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426" w:rsidRDefault="00942426" w:rsidP="0064372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</w:t>
      </w:r>
    </w:p>
    <w:p w:rsidR="00942426" w:rsidRDefault="00942426" w:rsidP="0064372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СВЕТЛОВСКОГО  СЕЛЬСОВЕТА</w:t>
      </w:r>
    </w:p>
    <w:p w:rsidR="00942426" w:rsidRDefault="00942426" w:rsidP="0064372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942426" w:rsidRDefault="00942426" w:rsidP="0064372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942426" w:rsidRDefault="00942426" w:rsidP="0064372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942426" w:rsidRDefault="00942426" w:rsidP="0064372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20.09.2019                           с. Светлое                                 № 46</w:t>
      </w:r>
    </w:p>
    <w:p w:rsidR="00942426" w:rsidRDefault="00942426" w:rsidP="0064372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порядка оформления и содержания заданий, а также оформления результатов мероприятия по контролю без взаимодействия с юридическими лицами, индивидуальными предпринимателями</w:t>
      </w:r>
    </w:p>
    <w:p w:rsidR="00942426" w:rsidRDefault="00942426" w:rsidP="00643727">
      <w:pPr>
        <w:rPr>
          <w:rFonts w:ascii="Times New Roman" w:hAnsi="Times New Roman"/>
          <w:sz w:val="28"/>
          <w:szCs w:val="28"/>
        </w:rPr>
      </w:pPr>
    </w:p>
    <w:p w:rsidR="00942426" w:rsidRDefault="00942426" w:rsidP="0064372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соответствии с частью 4 статьи 8.3. Федерального закона от 26 декабря 2008 года «294-ФЗ « О защите прав юридических лиц, индивидуальных предпринимателей при осуществлении государственного контроля ( надзора) и муниципального контроля»</w:t>
      </w:r>
    </w:p>
    <w:p w:rsidR="00942426" w:rsidRDefault="00942426" w:rsidP="0064372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942426" w:rsidRDefault="00942426" w:rsidP="00643727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Порядок оформления и содержание зданий , а также оформления результатов мероприятия по контролю без взаимодействия с юридическими лицами, индивидуальными предпринимателями согласно приложения.</w:t>
      </w:r>
    </w:p>
    <w:p w:rsidR="00942426" w:rsidRDefault="00942426" w:rsidP="00643727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данное постановление в периодическом печатном издании «Бюллетень органов местного самоуправления Светловского сельсовета Краснозерского района Новосибирской области и разместить на официальном сайте администрации Светловского  сельсовета Краснозерского района Новосибирской области.</w:t>
      </w:r>
    </w:p>
    <w:p w:rsidR="00942426" w:rsidRDefault="00942426" w:rsidP="00643727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постановление вступает в силу  с 01 октября 2019 года.</w:t>
      </w:r>
    </w:p>
    <w:p w:rsidR="00942426" w:rsidRDefault="00942426" w:rsidP="00643727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 за исполнением данного постановления оставляю за собой.</w:t>
      </w:r>
    </w:p>
    <w:p w:rsidR="00942426" w:rsidRDefault="00942426" w:rsidP="00643727">
      <w:pPr>
        <w:rPr>
          <w:rFonts w:ascii="Times New Roman" w:hAnsi="Times New Roman"/>
          <w:sz w:val="28"/>
          <w:szCs w:val="28"/>
        </w:rPr>
      </w:pPr>
    </w:p>
    <w:p w:rsidR="00942426" w:rsidRDefault="00942426" w:rsidP="0064372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И.О.Главы   Светловского  сельсовета</w:t>
      </w:r>
    </w:p>
    <w:p w:rsidR="00942426" w:rsidRDefault="00942426" w:rsidP="0064372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</w:p>
    <w:p w:rsidR="00942426" w:rsidRDefault="00942426" w:rsidP="0064372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Л.В.Иванова</w:t>
      </w:r>
    </w:p>
    <w:p w:rsidR="00942426" w:rsidRDefault="00942426" w:rsidP="00643727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Тимошенко</w:t>
      </w:r>
    </w:p>
    <w:p w:rsidR="00942426" w:rsidRDefault="00942426" w:rsidP="00643727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63-245</w:t>
      </w:r>
    </w:p>
    <w:p w:rsidR="00942426" w:rsidRDefault="00942426" w:rsidP="0064372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42426" w:rsidRDefault="00942426" w:rsidP="0064372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42426" w:rsidRDefault="00942426" w:rsidP="0064372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42426" w:rsidRDefault="00942426" w:rsidP="0064372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Утверждено</w:t>
      </w:r>
    </w:p>
    <w:p w:rsidR="00942426" w:rsidRDefault="00942426" w:rsidP="0064372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  Светловского  сельсовета</w:t>
      </w:r>
    </w:p>
    <w:p w:rsidR="00942426" w:rsidRDefault="00942426" w:rsidP="0064372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Краснозерского района</w:t>
      </w:r>
    </w:p>
    <w:p w:rsidR="00942426" w:rsidRDefault="00942426" w:rsidP="0064372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</w:t>
      </w:r>
    </w:p>
    <w:p w:rsidR="00942426" w:rsidRDefault="00942426" w:rsidP="0064372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20.09.2019    № 46</w:t>
      </w:r>
    </w:p>
    <w:p w:rsidR="00942426" w:rsidRDefault="00942426" w:rsidP="0064372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42426" w:rsidRDefault="00942426" w:rsidP="006437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оформления и содержания заданий, а также оформления результатов мероприятий по контролю без взаимодействия с юридическими лицами, индивидуальными предпринимателями</w:t>
      </w:r>
    </w:p>
    <w:p w:rsidR="00942426" w:rsidRDefault="00942426" w:rsidP="006437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42426" w:rsidRDefault="00942426" w:rsidP="0064372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Настоящий Порядок устанавливает требования к оформлению, содержанию заданий по контролю без взаимодействия с юридическими лицами, индивидуальными предпринимателями и порядку оформления должностными лицами администрации Светловского  сельсовета Краснозерского района Новосибирской области результатов мероприятия, предусмотренного  статьей 8.3 Федерального закона от 26 декабря 2008 года « 294-ФЗ «О защите  прав юридических лиц и индивидуальных предпринимателей  при осуществлении государственного контроля ( надзора) и муниципального контроля» ( далее – мероприятия о контролю без взаимодействия).</w:t>
      </w:r>
    </w:p>
    <w:p w:rsidR="00942426" w:rsidRDefault="00942426" w:rsidP="0064372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Проведения мероприятия по контролю без взаимодействия осуществляется в соответствии с заданием на проведение мероприятия по контролю без взаимодействия (далее – Задание).</w:t>
      </w:r>
    </w:p>
    <w:p w:rsidR="00942426" w:rsidRDefault="00942426" w:rsidP="0064372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утверждается Главой   Светловского  сельсовета Краснозерского района Новосибирской области не позднее чем за один рабочий день до даты начала проведения мероприятия по контролю.</w:t>
      </w:r>
    </w:p>
    <w:p w:rsidR="00942426" w:rsidRDefault="00942426" w:rsidP="0064372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задании указывается :</w:t>
      </w:r>
    </w:p>
    <w:p w:rsidR="00942426" w:rsidRDefault="00942426" w:rsidP="0064372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должность, фамилия и инициалы лица, утверждающего Задание;</w:t>
      </w:r>
    </w:p>
    <w:p w:rsidR="00942426" w:rsidRDefault="00942426" w:rsidP="0064372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оформления и номер Заданий;</w:t>
      </w:r>
    </w:p>
    <w:p w:rsidR="00942426" w:rsidRDefault="00942426" w:rsidP="0064372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мероприятия по контролю без взаимодействия;</w:t>
      </w:r>
    </w:p>
    <w:p w:rsidR="00942426" w:rsidRDefault="00942426" w:rsidP="0064372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основания проведения мероприятия по контролю без взаимодействия;</w:t>
      </w:r>
    </w:p>
    <w:p w:rsidR="00942426" w:rsidRDefault="00942426" w:rsidP="0064372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фамилия, имя и отчество (при наличии), должность уполномоченного должностного лица администрации  Светловского  сельсовета Краснозерского района Новосибирской области, которому поручается провести мероприятия по контролю без взаимодействия;</w:t>
      </w:r>
    </w:p>
    <w:p w:rsidR="00942426" w:rsidRDefault="00942426" w:rsidP="0064372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цели и задачи мероприятия по контролю без взаимодействия;</w:t>
      </w:r>
    </w:p>
    <w:p w:rsidR="00942426" w:rsidRDefault="00942426" w:rsidP="0064372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действий, необходимых для достижения целей и задач проведения мероприятий по контролю без взаимодействия;</w:t>
      </w:r>
    </w:p>
    <w:p w:rsidR="00942426" w:rsidRDefault="00942426" w:rsidP="0064372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проведения мероприятия по контролю;</w:t>
      </w:r>
    </w:p>
    <w:p w:rsidR="00942426" w:rsidRDefault="00942426" w:rsidP="0064372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проведения мероприятия по контролю.</w:t>
      </w:r>
    </w:p>
    <w:p w:rsidR="00942426" w:rsidRDefault="00942426" w:rsidP="0064372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не позднее дня, следующего за днем его утверждения, передается должностному лицу администрации  Светловского  сельсовета Краснозерского района Новосибирской области, которому поручено осуществление мероприятия.</w:t>
      </w:r>
    </w:p>
    <w:p w:rsidR="00942426" w:rsidRDefault="00942426" w:rsidP="0064372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проведения мероприятия по контролю без взаимодействия не может превышать двадцати  рабочих дней.</w:t>
      </w:r>
    </w:p>
    <w:p w:rsidR="00942426" w:rsidRDefault="00942426" w:rsidP="0064372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мероприятия по контролю без взаимодействия уполномоченным должностным лицом администрации Светловского сельсовета Краснозерского района Новосибирской области, проводившим мероприятие по контролю без взаимодействия , составляется акт мероприятия по контролю без взаимодействия (далее – Акт).</w:t>
      </w:r>
    </w:p>
    <w:p w:rsidR="00942426" w:rsidRDefault="00942426" w:rsidP="0064372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Акт составляется не позднее трех рабочих дней с даты окончания проведения мероприятий по контролю без  взаимодействия.</w:t>
      </w:r>
    </w:p>
    <w:p w:rsidR="00942426" w:rsidRDefault="00942426" w:rsidP="0064372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Акте  указываются:</w:t>
      </w:r>
    </w:p>
    <w:p w:rsidR="00942426" w:rsidRDefault="00942426" w:rsidP="0064372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место составления Акта;</w:t>
      </w:r>
    </w:p>
    <w:p w:rsidR="00942426" w:rsidRDefault="00942426" w:rsidP="0064372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мероприятия по контролю без взаимодействия;</w:t>
      </w:r>
    </w:p>
    <w:p w:rsidR="00942426" w:rsidRDefault="00942426" w:rsidP="0064372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 проведения мероприятия по контролю без взаимодействия;</w:t>
      </w:r>
    </w:p>
    <w:p w:rsidR="00942426" w:rsidRDefault="00942426" w:rsidP="0064372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дата, время ( период) проведения мероприятия  по контролю без взаимодействия;</w:t>
      </w:r>
    </w:p>
    <w:p w:rsidR="00942426" w:rsidRDefault="00942426" w:rsidP="0064372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фамилия , имя, и отчество (при  наличии) . должность уполномоченного должностного лица администрации Светловского сельсовета Краснозерского района Новосибирской области, проводившего мероприятие по контролю без взаимодействия с юридическими лицами, индивидуальными предпринимателями;</w:t>
      </w:r>
    </w:p>
    <w:p w:rsidR="00942426" w:rsidRDefault="00942426" w:rsidP="0064372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фамилии, имена и отчества (при наличии) лиц, присутствующих при проведении мероприятия по контролю без взаимодействия с указанием их места работы и должности;</w:t>
      </w:r>
    </w:p>
    <w:p w:rsidR="00942426" w:rsidRDefault="00942426" w:rsidP="0064372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обстоятельства , установленные в ходе мероприятия по контролю без взаимодействия, в том числе сведения о выявленных нарушениях требований законодательства Российской Федерации и Новосибирской области с указанием проведенных действий;</w:t>
      </w:r>
    </w:p>
    <w:p w:rsidR="00942426" w:rsidRDefault="00942426" w:rsidP="0064372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документов, полученных по результатам мероприятия по контролю без взаимодействия.</w:t>
      </w:r>
    </w:p>
    <w:p w:rsidR="00942426" w:rsidRDefault="00942426" w:rsidP="006437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10.Схема, таблицы, отражающие данные, полученные  при применении средств технических измерений и фиксации, в том числе фототаблицы и электронные носители  информации, содержание  сведения, полученные  при проведении мероприятия по контролю без взаимодействия, являются приложением к Акту.</w:t>
      </w:r>
    </w:p>
    <w:p w:rsidR="00942426" w:rsidRDefault="00942426" w:rsidP="006437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11. Акт подписывается уполномоченным должностным лицом администрации Светловского сельсовета Краснозерского района Новосибирской области, проводившим мероприятие по контролю без взаимодействия, а также лицами, присутствующими при проведении мероприятия по контролю без взаимодействия. </w:t>
      </w:r>
    </w:p>
    <w:p w:rsidR="00942426" w:rsidRDefault="00942426" w:rsidP="00643727">
      <w:pPr>
        <w:pStyle w:val="ListParagraph"/>
        <w:spacing w:after="0" w:line="240" w:lineRule="auto"/>
        <w:ind w:left="855"/>
        <w:jc w:val="both"/>
        <w:rPr>
          <w:rFonts w:ascii="Times New Roman" w:hAnsi="Times New Roman"/>
          <w:sz w:val="28"/>
          <w:szCs w:val="28"/>
        </w:rPr>
      </w:pPr>
    </w:p>
    <w:p w:rsidR="00942426" w:rsidRDefault="00942426"/>
    <w:sectPr w:rsidR="00942426" w:rsidSect="00B06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D07E1"/>
    <w:multiLevelType w:val="hybridMultilevel"/>
    <w:tmpl w:val="19E6E698"/>
    <w:lvl w:ilvl="0" w:tplc="CF800B3A">
      <w:start w:val="1"/>
      <w:numFmt w:val="decimal"/>
      <w:lvlText w:val="%1)"/>
      <w:lvlJc w:val="left"/>
      <w:pPr>
        <w:ind w:left="85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B820C84"/>
    <w:multiLevelType w:val="hybridMultilevel"/>
    <w:tmpl w:val="8A2054D2"/>
    <w:lvl w:ilvl="0" w:tplc="7F7C204C">
      <w:start w:val="1"/>
      <w:numFmt w:val="decimal"/>
      <w:lvlText w:val="%1)"/>
      <w:lvlJc w:val="left"/>
      <w:pPr>
        <w:ind w:left="85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B5F26F5"/>
    <w:multiLevelType w:val="hybridMultilevel"/>
    <w:tmpl w:val="A438A948"/>
    <w:lvl w:ilvl="0" w:tplc="C472BE78">
      <w:start w:val="1"/>
      <w:numFmt w:val="decimal"/>
      <w:lvlText w:val="%1."/>
      <w:lvlJc w:val="left"/>
      <w:pPr>
        <w:ind w:left="63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0FD1B16"/>
    <w:multiLevelType w:val="hybridMultilevel"/>
    <w:tmpl w:val="9BD0E89A"/>
    <w:lvl w:ilvl="0" w:tplc="9E245E72">
      <w:start w:val="1"/>
      <w:numFmt w:val="decimal"/>
      <w:lvlText w:val="%1."/>
      <w:lvlJc w:val="left"/>
      <w:pPr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3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3727"/>
    <w:rsid w:val="000E7791"/>
    <w:rsid w:val="00275C75"/>
    <w:rsid w:val="005B1545"/>
    <w:rsid w:val="00643727"/>
    <w:rsid w:val="008D3034"/>
    <w:rsid w:val="00942426"/>
    <w:rsid w:val="00984748"/>
    <w:rsid w:val="00B061BC"/>
    <w:rsid w:val="00C72220"/>
    <w:rsid w:val="00D77C2C"/>
    <w:rsid w:val="00E72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1B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437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3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3</Pages>
  <Words>859</Words>
  <Characters>4898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User</cp:lastModifiedBy>
  <cp:revision>6</cp:revision>
  <cp:lastPrinted>2019-09-27T05:04:00Z</cp:lastPrinted>
  <dcterms:created xsi:type="dcterms:W3CDTF">2019-09-17T06:54:00Z</dcterms:created>
  <dcterms:modified xsi:type="dcterms:W3CDTF">2019-09-27T05:05:00Z</dcterms:modified>
</cp:coreProperties>
</file>